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7DD72" w14:textId="3CC67E1F" w:rsidR="006B2F86" w:rsidRDefault="00F964D8" w:rsidP="00E71FC3">
      <w:pPr>
        <w:pStyle w:val="NoSpacing"/>
      </w:pPr>
      <w:r>
        <w:rPr>
          <w:u w:val="single"/>
        </w:rPr>
        <w:t>Henry LOKWOD</w:t>
      </w:r>
      <w:r>
        <w:t xml:space="preserve">     (d.1485)</w:t>
      </w:r>
    </w:p>
    <w:p w14:paraId="25E14088" w14:textId="0A0194B7" w:rsidR="00F964D8" w:rsidRDefault="00F964D8" w:rsidP="00E71FC3">
      <w:pPr>
        <w:pStyle w:val="NoSpacing"/>
      </w:pPr>
      <w:r>
        <w:t xml:space="preserve">of Thirsk. </w:t>
      </w:r>
    </w:p>
    <w:p w14:paraId="79B2EF58" w14:textId="6094EC04" w:rsidR="00F964D8" w:rsidRDefault="00F964D8" w:rsidP="00E71FC3">
      <w:pPr>
        <w:pStyle w:val="NoSpacing"/>
      </w:pPr>
    </w:p>
    <w:p w14:paraId="4C2F48C4" w14:textId="4D0775F2" w:rsidR="00F964D8" w:rsidRDefault="00F964D8" w:rsidP="00E71FC3">
      <w:pPr>
        <w:pStyle w:val="NoSpacing"/>
      </w:pPr>
    </w:p>
    <w:p w14:paraId="3244B096" w14:textId="4DC41E78" w:rsidR="00F964D8" w:rsidRDefault="00F964D8" w:rsidP="00E71FC3">
      <w:pPr>
        <w:pStyle w:val="NoSpacing"/>
      </w:pPr>
      <w:r>
        <w:t xml:space="preserve">  2 Feb.1485</w:t>
      </w:r>
      <w:r>
        <w:tab/>
        <w:t>He made his Will. (W.Y.R. p.106)</w:t>
      </w:r>
    </w:p>
    <w:p w14:paraId="77D1CF36" w14:textId="3B2FB728" w:rsidR="00F964D8" w:rsidRDefault="00F964D8" w:rsidP="00E71FC3">
      <w:pPr>
        <w:pStyle w:val="NoSpacing"/>
      </w:pPr>
      <w:r>
        <w:t>12 Mar.</w:t>
      </w:r>
      <w:r>
        <w:tab/>
        <w:t>Probate of his Will.  (ibid.)</w:t>
      </w:r>
    </w:p>
    <w:p w14:paraId="30923D0B" w14:textId="753C9BB8" w:rsidR="00F964D8" w:rsidRDefault="00F964D8" w:rsidP="00E71FC3">
      <w:pPr>
        <w:pStyle w:val="NoSpacing"/>
      </w:pPr>
    </w:p>
    <w:p w14:paraId="312EE20C" w14:textId="6EA2B81B" w:rsidR="00F964D8" w:rsidRDefault="00F964D8" w:rsidP="00E71FC3">
      <w:pPr>
        <w:pStyle w:val="NoSpacing"/>
      </w:pPr>
    </w:p>
    <w:p w14:paraId="737DC42A" w14:textId="2E6B853F" w:rsidR="00F964D8" w:rsidRPr="00F964D8" w:rsidRDefault="00F964D8" w:rsidP="00E71FC3">
      <w:pPr>
        <w:pStyle w:val="NoSpacing"/>
      </w:pPr>
      <w:r>
        <w:t>26 September 2019</w:t>
      </w:r>
      <w:bookmarkStart w:id="0" w:name="_GoBack"/>
      <w:bookmarkEnd w:id="0"/>
    </w:p>
    <w:sectPr w:rsidR="00F964D8" w:rsidRPr="00F964D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AE3E6" w14:textId="77777777" w:rsidR="00F964D8" w:rsidRDefault="00F964D8" w:rsidP="00E71FC3">
      <w:pPr>
        <w:spacing w:after="0" w:line="240" w:lineRule="auto"/>
      </w:pPr>
      <w:r>
        <w:separator/>
      </w:r>
    </w:p>
  </w:endnote>
  <w:endnote w:type="continuationSeparator" w:id="0">
    <w:p w14:paraId="4A9A697F" w14:textId="77777777" w:rsidR="00F964D8" w:rsidRDefault="00F964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EB6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712B6" w14:textId="77777777" w:rsidR="00F964D8" w:rsidRDefault="00F964D8" w:rsidP="00E71FC3">
      <w:pPr>
        <w:spacing w:after="0" w:line="240" w:lineRule="auto"/>
      </w:pPr>
      <w:r>
        <w:separator/>
      </w:r>
    </w:p>
  </w:footnote>
  <w:footnote w:type="continuationSeparator" w:id="0">
    <w:p w14:paraId="7EF9854C" w14:textId="77777777" w:rsidR="00F964D8" w:rsidRDefault="00F964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4D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20A88"/>
  <w15:chartTrackingRefBased/>
  <w15:docId w15:val="{E3B4D9CC-C468-4D31-9602-10EC08495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2019-09-26T20:21:00Z</dcterms:created>
  <dcterms:modified xsi:type="dcterms:W3CDTF">2019-09-26T20:24:00Z</dcterms:modified>
</cp:coreProperties>
</file>